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F2E5" w14:textId="278904FC" w:rsidR="00BA00AB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SCHAW</w:t>
      </w:r>
      <w:r>
        <w:rPr>
          <w:rFonts w:ascii="Times New Roman" w:hAnsi="Times New Roman" w:cs="Times New Roman"/>
          <w:sz w:val="24"/>
          <w:szCs w:val="24"/>
        </w:rPr>
        <w:t xml:space="preserve">       (d.1503)</w:t>
      </w:r>
    </w:p>
    <w:p w14:paraId="4E90F2BD" w14:textId="52E6CEEE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Saddler.</w:t>
      </w:r>
    </w:p>
    <w:p w14:paraId="7B9D6B75" w14:textId="61305007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7B055F" w14:textId="2B89C569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713F3" w14:textId="560B4B62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0A57E152" w14:textId="36D5D3F1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4308C42" w14:textId="1581934D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CA3DA" w14:textId="4526A27C" w:rsid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4430A" w14:textId="10D82A4B" w:rsidR="005568A9" w:rsidRPr="005568A9" w:rsidRDefault="005568A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2022</w:t>
      </w:r>
    </w:p>
    <w:sectPr w:rsidR="005568A9" w:rsidRPr="005568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C0FC" w14:textId="77777777" w:rsidR="005568A9" w:rsidRDefault="005568A9" w:rsidP="009139A6">
      <w:r>
        <w:separator/>
      </w:r>
    </w:p>
  </w:endnote>
  <w:endnote w:type="continuationSeparator" w:id="0">
    <w:p w14:paraId="697D9C17" w14:textId="77777777" w:rsidR="005568A9" w:rsidRDefault="005568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E6D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C0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FC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5F110" w14:textId="77777777" w:rsidR="005568A9" w:rsidRDefault="005568A9" w:rsidP="009139A6">
      <w:r>
        <w:separator/>
      </w:r>
    </w:p>
  </w:footnote>
  <w:footnote w:type="continuationSeparator" w:id="0">
    <w:p w14:paraId="14836CA4" w14:textId="77777777" w:rsidR="005568A9" w:rsidRDefault="005568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22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4D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98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A9"/>
    <w:rsid w:val="000666E0"/>
    <w:rsid w:val="002510B7"/>
    <w:rsid w:val="005568A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FA1F1"/>
  <w15:chartTrackingRefBased/>
  <w15:docId w15:val="{34B55434-7B6E-46B6-9F88-F21FB428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2022-02-24T09:42:00Z</dcterms:created>
  <dcterms:modified xsi:type="dcterms:W3CDTF">2022-02-24T09:44:00Z</dcterms:modified>
</cp:coreProperties>
</file>